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0C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F5010C" w:rsidRPr="008978B2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F5010C" w:rsidRPr="008978B2" w:rsidRDefault="00F501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14</w:t>
      </w:r>
      <w:r w:rsidRPr="0091422C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04.2017</w:t>
      </w:r>
    </w:p>
    <w:p w:rsidR="00F5010C" w:rsidRDefault="00F501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F5010C" w:rsidRPr="00351E29" w:rsidRDefault="00F5010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5010C" w:rsidRPr="008978B2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F5010C" w:rsidRPr="008978B2" w:rsidRDefault="00F5010C" w:rsidP="008F496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F5010C" w:rsidRDefault="00F5010C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5010C" w:rsidRPr="00140423" w:rsidRDefault="00F5010C" w:rsidP="00997873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997873">
        <w:rPr>
          <w:rFonts w:ascii="Comic Sans MS" w:hAnsi="Comic Sans MS" w:cs="Calibri"/>
          <w:sz w:val="20"/>
          <w:szCs w:val="20"/>
        </w:rPr>
        <w:t>Çocuklara n</w:t>
      </w:r>
      <w:r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ilkbahar merkezine dikkatleri çekilir.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F5010C" w:rsidRPr="008978B2" w:rsidRDefault="00F501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5010C" w:rsidRPr="008978B2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F5010C" w:rsidRPr="008978B2" w:rsidRDefault="00F5010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5010C" w:rsidRPr="008978B2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F5010C" w:rsidRPr="008978B2" w:rsidRDefault="00F5010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5010C" w:rsidRPr="008978B2" w:rsidRDefault="00F501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5010C" w:rsidRPr="00140423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ISLAK-KURU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oyun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F5010C" w:rsidRPr="008978B2" w:rsidRDefault="00F501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5010C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010C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010C" w:rsidRPr="008978B2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010C" w:rsidRPr="008978B2" w:rsidRDefault="00F501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F5010C" w:rsidRPr="00140423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F5010C" w:rsidRPr="008978B2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F5010C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010C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010C" w:rsidRPr="008978B2" w:rsidRDefault="00F5010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010C" w:rsidRDefault="00F5010C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F5010C" w:rsidRPr="004E5CA9" w:rsidRDefault="00F5010C" w:rsidP="004E5CA9"/>
    <w:p w:rsidR="00F5010C" w:rsidRDefault="00F5010C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F5010C" w:rsidRDefault="00F5010C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F5010C" w:rsidRPr="002B3278" w:rsidRDefault="00F5010C" w:rsidP="001D6E9B">
      <w:pPr>
        <w:pStyle w:val="NoSpacing"/>
        <w:rPr>
          <w:rFonts w:ascii="Comic Sans MS" w:hAnsi="Comic Sans MS"/>
          <w:sz w:val="20"/>
          <w:szCs w:val="20"/>
        </w:rPr>
      </w:pPr>
      <w:r w:rsidRPr="002B3278">
        <w:rPr>
          <w:rFonts w:ascii="Comic Sans MS" w:hAnsi="Comic Sans MS"/>
          <w:sz w:val="20"/>
          <w:szCs w:val="20"/>
        </w:rPr>
        <w:t>Etkinlik Çeşidi : Fen-Türkçe-oyun  (Bütünleştirilmiş Grup Etkinliği ve Bireysel Etkinlik)</w:t>
      </w:r>
    </w:p>
    <w:p w:rsidR="00F5010C" w:rsidRPr="002B3278" w:rsidRDefault="00F5010C" w:rsidP="001D6E9B">
      <w:pPr>
        <w:pStyle w:val="NoSpacing"/>
        <w:rPr>
          <w:rFonts w:ascii="Comic Sans MS" w:hAnsi="Comic Sans MS"/>
          <w:sz w:val="20"/>
          <w:szCs w:val="20"/>
        </w:rPr>
      </w:pPr>
      <w:r w:rsidRPr="002B3278">
        <w:rPr>
          <w:rFonts w:ascii="Comic Sans MS" w:hAnsi="Comic Sans MS"/>
          <w:sz w:val="20"/>
          <w:szCs w:val="20"/>
        </w:rPr>
        <w:t>Yaş grubu (Ay) :</w:t>
      </w:r>
    </w:p>
    <w:p w:rsidR="00F5010C" w:rsidRDefault="00F5010C" w:rsidP="001D6E9B">
      <w:pPr>
        <w:pStyle w:val="NoSpacing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F5010C" w:rsidRPr="00BB3A48" w:rsidRDefault="00F5010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3.15pt;margin-top:4.15pt;width:424pt;height:428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">
            <v:textbox>
              <w:txbxContent>
                <w:p w:rsidR="00F5010C" w:rsidRDefault="00F5010C" w:rsidP="00BC4E5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00C4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ÖRÜMCEK AİLESİ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şarkısı söylenir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Bir gün anne örümcek duvara tırmanmış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Yağmur yağmış ve her yer ıslanmış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Güneş açmış ve her yer kurumuş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Rüzgar çıkmış onu savurmuş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Bir gün baba örümcek duvara tırmanmış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Yağmur yağmış ve her yer ıslanmış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Güneş açmış ve her yer kurumuş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Rüzgar çıkmış onu savurmuş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Bir gün yavru örümcek duvara tırmanmış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Yağmur yağmış ve her yer ıslanmış</w:t>
                  </w:r>
                </w:p>
                <w:p w:rsidR="00F5010C" w:rsidRPr="001D6E9B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Güneş açmış ve her yer kurumuş</w:t>
                  </w:r>
                </w:p>
                <w:p w:rsidR="00F5010C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Rüzgar çıkmış onu savurmuş</w:t>
                  </w:r>
                </w:p>
                <w:p w:rsidR="00F5010C" w:rsidRDefault="00F5010C" w:rsidP="002B32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Örümceklerin neden ıslandıkları / kurumak için ne yapabilecekleri sorulur ve çocukların cevapları dinlenir.  Sizce örümcekler ıslanınca neler hissetmiştir? Siz ıslanınca ne hissediyorsunuz?................. gibi sohbet genişletilebilir.</w:t>
                  </w:r>
                </w:p>
                <w:p w:rsidR="00F5010C" w:rsidRDefault="00F5010C" w:rsidP="002B3278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5010C" w:rsidRDefault="00F5010C" w:rsidP="002B3278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/>
                      <w:sz w:val="20"/>
                      <w:szCs w:val="20"/>
                    </w:rPr>
                    <w:t>ISLAK KURU deneyi yapılır</w:t>
                  </w:r>
                </w:p>
                <w:p w:rsidR="00F5010C" w:rsidRDefault="00F5010C" w:rsidP="002B32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Sınıfa içi dolu bir leğen getirilir. Çocukla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ra ikişer parça kumaş dağıtılır.</w:t>
                  </w:r>
                  <w:r w:rsidRPr="001D6E9B">
                    <w:t xml:space="preserve"> </w:t>
                  </w:r>
                  <w:r>
                    <w:t xml:space="preserve"> K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umaşlardan birini ıslatmaları istenir.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Ellerindeki kumaşın ıslak mı, kuru mu olduğu sorulur.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Islak ile kuru arasındaki farka dikkat çekilir ve ıslak kumaşları nasıl kurutabilecekleri tartışılır.</w:t>
                  </w:r>
                </w:p>
                <w:p w:rsidR="00F5010C" w:rsidRDefault="00F5010C" w:rsidP="002B32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Sonra ıslak ve kuru kumaşlar boy sırasına göre ipe asılır. (kısadan uzuna doğru)</w:t>
                  </w:r>
                </w:p>
                <w:p w:rsidR="00F5010C" w:rsidRDefault="00F5010C" w:rsidP="00866F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5010C" w:rsidRPr="00B00C46" w:rsidRDefault="00F5010C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Oyun etkinliği için sınıf iki gruba ayrılır.  Hangi grubun tenha, hangi grubun kalabalık olduğu incelenir ve bilinen oyunlar tekrar oynanır.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1.75pt;height:201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">
            <v:textbox>
              <w:txbxContent>
                <w:p w:rsidR="00F5010C" w:rsidRPr="002B3278" w:rsidRDefault="00F5010C" w:rsidP="001D6E9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F5010C" w:rsidRPr="002B3278" w:rsidRDefault="00F5010C" w:rsidP="001D6E9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r w:rsidRPr="002B32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F5010C" w:rsidRPr="002B3278" w:rsidRDefault="00F5010C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F5010C" w:rsidRPr="002B3278" w:rsidRDefault="00F5010C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>Göstergeleri: Malzemeleri keser. Malzemeleri yapıştırır. Malzemeleri değişik şekillerde katlar. Değişik malzemeler kullanarak resim yapar.</w:t>
                  </w:r>
                </w:p>
                <w:p w:rsidR="00F5010C" w:rsidRPr="002B3278" w:rsidRDefault="00F5010C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>Bilişsel gelişim</w:t>
                  </w:r>
                </w:p>
                <w:p w:rsidR="00F5010C" w:rsidRPr="002B3278" w:rsidRDefault="00F5010C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>Kazanım 1: Nesne/durum/olaya dikkatini verir.</w:t>
                  </w:r>
                </w:p>
                <w:p w:rsidR="00F5010C" w:rsidRPr="002B3278" w:rsidRDefault="00F5010C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>Göstergeleri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: D</w:t>
                  </w: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>ikkat edilmesi gereken nesne/durum/olaya odaklanır. Dikkatini çeken nesne/durum/olaya yönelik sorular sorar. Dikkatini çeken nesne/durum/olayı ayrıntılarıyla açıklar.</w:t>
                  </w:r>
                </w:p>
              </w:txbxContent>
            </v:textbox>
          </v:shape>
        </w:pict>
      </w:r>
    </w:p>
    <w:p w:rsidR="00F5010C" w:rsidRPr="00BB3A48" w:rsidRDefault="00F5010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5010C" w:rsidRDefault="00F5010C">
      <w:r>
        <w:rPr>
          <w:noProof/>
        </w:rPr>
        <w:pict>
          <v:shape id="Text Box 9" o:spid="_x0000_s1028" type="#_x0000_t202" style="position:absolute;margin-left:-7.1pt;margin-top:356.35pt;width:306.75pt;height:5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">
            <v:textbox>
              <w:txbxContent>
                <w:p w:rsidR="00F5010C" w:rsidRPr="007706DB" w:rsidRDefault="00F5010C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7.1pt;margin-top:306.1pt;width:297.75pt;height:35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">
            <v:textbox>
              <w:txbxContent>
                <w:p w:rsidR="00F5010C" w:rsidRPr="004E5CA9" w:rsidRDefault="00F5010C" w:rsidP="004E5CA9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E5CA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4E5CA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4.85pt;margin-top:195.75pt;width:295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">
            <v:textbox>
              <w:txbxContent>
                <w:p w:rsidR="00F5010C" w:rsidRPr="00436F22" w:rsidRDefault="00F5010C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F5010C" w:rsidRPr="00436F22" w:rsidRDefault="00F5010C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Leğen, kumaş, ip</w:t>
                  </w:r>
                </w:p>
                <w:p w:rsidR="00F5010C" w:rsidRDefault="00F5010C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F5010C" w:rsidRPr="00890E89" w:rsidRDefault="00F5010C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</w:t>
                  </w:r>
                </w:p>
                <w:p w:rsidR="00F5010C" w:rsidRDefault="00F5010C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F5010C" w:rsidRPr="009B2D3F" w:rsidRDefault="00F5010C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kalabalik-tenha / islak-kuru</w:t>
                  </w:r>
                </w:p>
                <w:p w:rsidR="00F5010C" w:rsidRPr="00436F22" w:rsidRDefault="00F5010C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F5010C" w:rsidRDefault="00F5010C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F5010C" w:rsidRPr="00E04656" w:rsidRDefault="00F5010C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Ördek şarkısını sevdiniz mi?</w:t>
      </w:r>
    </w:p>
    <w:p w:rsidR="00F5010C" w:rsidRPr="00E04656" w:rsidRDefault="00F5010C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Ördekler neden ıslanmış?</w:t>
      </w:r>
    </w:p>
    <w:p w:rsidR="00F5010C" w:rsidRPr="00E04656" w:rsidRDefault="00F5010C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Sizce neler hissetmişlerdir?</w:t>
      </w:r>
    </w:p>
    <w:p w:rsidR="00F5010C" w:rsidRPr="00E04656" w:rsidRDefault="00F5010C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Kurumak için ne yapmaları gerekir?</w:t>
      </w:r>
    </w:p>
    <w:p w:rsidR="00F5010C" w:rsidRPr="00E04656" w:rsidRDefault="00F5010C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Elinizdeki kumaşları ıslatmak için ne yaptınız?</w:t>
      </w:r>
    </w:p>
    <w:p w:rsidR="00F5010C" w:rsidRPr="00E04656" w:rsidRDefault="00F5010C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Kumaşları kurutmak için ne yaptınız?</w:t>
      </w:r>
    </w:p>
    <w:p w:rsidR="00F5010C" w:rsidRPr="00E04656" w:rsidRDefault="00F5010C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Eğitim Seti 6.sayı/28.29.30. sayfalar yönerge doğrultusunda</w:t>
      </w:r>
      <w:r>
        <w:rPr>
          <w:rFonts w:ascii="Comic Sans MS" w:hAnsi="Comic Sans MS"/>
          <w:sz w:val="20"/>
          <w:szCs w:val="20"/>
        </w:rPr>
        <w:t xml:space="preserve"> yapılır?</w:t>
      </w:r>
    </w:p>
    <w:p w:rsidR="00F5010C" w:rsidRPr="00A513E1" w:rsidRDefault="00F5010C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F5010C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10C" w:rsidRDefault="00F5010C" w:rsidP="00806A98">
      <w:pPr>
        <w:spacing w:after="0" w:line="240" w:lineRule="auto"/>
      </w:pPr>
      <w:r>
        <w:separator/>
      </w:r>
    </w:p>
  </w:endnote>
  <w:endnote w:type="continuationSeparator" w:id="0">
    <w:p w:rsidR="00F5010C" w:rsidRDefault="00F5010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10C" w:rsidRDefault="00F5010C">
    <w:pPr>
      <w:pStyle w:val="Footer"/>
    </w:pPr>
  </w:p>
  <w:p w:rsidR="00F5010C" w:rsidRDefault="00F5010C">
    <w:pPr>
      <w:pStyle w:val="Footer"/>
    </w:pPr>
  </w:p>
  <w:p w:rsidR="00F5010C" w:rsidRDefault="00F501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10C" w:rsidRDefault="00F5010C" w:rsidP="00806A98">
      <w:pPr>
        <w:spacing w:after="0" w:line="240" w:lineRule="auto"/>
      </w:pPr>
      <w:r>
        <w:separator/>
      </w:r>
    </w:p>
  </w:footnote>
  <w:footnote w:type="continuationSeparator" w:id="0">
    <w:p w:rsidR="00F5010C" w:rsidRDefault="00F5010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27C9"/>
    <w:rsid w:val="000306BF"/>
    <w:rsid w:val="000614C2"/>
    <w:rsid w:val="0006504F"/>
    <w:rsid w:val="000867DE"/>
    <w:rsid w:val="000D10F6"/>
    <w:rsid w:val="000D74E2"/>
    <w:rsid w:val="000F3B1A"/>
    <w:rsid w:val="00111DDF"/>
    <w:rsid w:val="00113F35"/>
    <w:rsid w:val="00140423"/>
    <w:rsid w:val="00150544"/>
    <w:rsid w:val="00150E9C"/>
    <w:rsid w:val="0015787C"/>
    <w:rsid w:val="00165788"/>
    <w:rsid w:val="00166F2C"/>
    <w:rsid w:val="001768DA"/>
    <w:rsid w:val="0018560E"/>
    <w:rsid w:val="001A45E0"/>
    <w:rsid w:val="001B4E66"/>
    <w:rsid w:val="001D0122"/>
    <w:rsid w:val="001D6E9B"/>
    <w:rsid w:val="001F341C"/>
    <w:rsid w:val="001F4B0C"/>
    <w:rsid w:val="001F57E8"/>
    <w:rsid w:val="00206907"/>
    <w:rsid w:val="002134AD"/>
    <w:rsid w:val="00216154"/>
    <w:rsid w:val="002201E3"/>
    <w:rsid w:val="00241D3D"/>
    <w:rsid w:val="002A1BCC"/>
    <w:rsid w:val="002B3278"/>
    <w:rsid w:val="002B5687"/>
    <w:rsid w:val="002C40DB"/>
    <w:rsid w:val="002F7B42"/>
    <w:rsid w:val="0030759F"/>
    <w:rsid w:val="00315189"/>
    <w:rsid w:val="00330AED"/>
    <w:rsid w:val="00351E29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3E6817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C5BC8"/>
    <w:rsid w:val="004D71CA"/>
    <w:rsid w:val="004E21F3"/>
    <w:rsid w:val="004E5CA9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55981"/>
    <w:rsid w:val="00577EBE"/>
    <w:rsid w:val="00580DDF"/>
    <w:rsid w:val="005858E6"/>
    <w:rsid w:val="0059067C"/>
    <w:rsid w:val="005B492E"/>
    <w:rsid w:val="005C3EC7"/>
    <w:rsid w:val="005C5442"/>
    <w:rsid w:val="005D35FA"/>
    <w:rsid w:val="00606432"/>
    <w:rsid w:val="00606435"/>
    <w:rsid w:val="00632BFF"/>
    <w:rsid w:val="0064489B"/>
    <w:rsid w:val="006836CC"/>
    <w:rsid w:val="006B611B"/>
    <w:rsid w:val="006D28C4"/>
    <w:rsid w:val="006D6401"/>
    <w:rsid w:val="006D6FD2"/>
    <w:rsid w:val="0070201C"/>
    <w:rsid w:val="00705541"/>
    <w:rsid w:val="0072462E"/>
    <w:rsid w:val="00760E27"/>
    <w:rsid w:val="00764F63"/>
    <w:rsid w:val="007706DB"/>
    <w:rsid w:val="00774F9B"/>
    <w:rsid w:val="007D58EE"/>
    <w:rsid w:val="00801790"/>
    <w:rsid w:val="00801C8B"/>
    <w:rsid w:val="008065CB"/>
    <w:rsid w:val="00806A98"/>
    <w:rsid w:val="008432E8"/>
    <w:rsid w:val="0085733F"/>
    <w:rsid w:val="008637FB"/>
    <w:rsid w:val="00866F95"/>
    <w:rsid w:val="008854B3"/>
    <w:rsid w:val="008902E4"/>
    <w:rsid w:val="00890E89"/>
    <w:rsid w:val="008978B2"/>
    <w:rsid w:val="008B7296"/>
    <w:rsid w:val="008E20FE"/>
    <w:rsid w:val="008F496A"/>
    <w:rsid w:val="0091422C"/>
    <w:rsid w:val="00917099"/>
    <w:rsid w:val="0092742D"/>
    <w:rsid w:val="009319CC"/>
    <w:rsid w:val="009322A4"/>
    <w:rsid w:val="009367C8"/>
    <w:rsid w:val="00936A51"/>
    <w:rsid w:val="00942E94"/>
    <w:rsid w:val="00954DBC"/>
    <w:rsid w:val="00973CDA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2724"/>
    <w:rsid w:val="00A62986"/>
    <w:rsid w:val="00A70267"/>
    <w:rsid w:val="00A83602"/>
    <w:rsid w:val="00A85CB0"/>
    <w:rsid w:val="00A93841"/>
    <w:rsid w:val="00AA06B0"/>
    <w:rsid w:val="00AB148A"/>
    <w:rsid w:val="00AC668E"/>
    <w:rsid w:val="00AD00DF"/>
    <w:rsid w:val="00AD188D"/>
    <w:rsid w:val="00AE40F7"/>
    <w:rsid w:val="00AE4369"/>
    <w:rsid w:val="00AE4AC3"/>
    <w:rsid w:val="00AE611F"/>
    <w:rsid w:val="00B00C46"/>
    <w:rsid w:val="00B131D1"/>
    <w:rsid w:val="00B15556"/>
    <w:rsid w:val="00B242B0"/>
    <w:rsid w:val="00B34595"/>
    <w:rsid w:val="00B64698"/>
    <w:rsid w:val="00B67CE3"/>
    <w:rsid w:val="00BA482B"/>
    <w:rsid w:val="00BB3A48"/>
    <w:rsid w:val="00BB6C30"/>
    <w:rsid w:val="00BC4E5B"/>
    <w:rsid w:val="00BC6104"/>
    <w:rsid w:val="00BE067A"/>
    <w:rsid w:val="00C110B3"/>
    <w:rsid w:val="00C120B6"/>
    <w:rsid w:val="00C1578F"/>
    <w:rsid w:val="00C246D6"/>
    <w:rsid w:val="00C3789F"/>
    <w:rsid w:val="00C644FA"/>
    <w:rsid w:val="00C66B23"/>
    <w:rsid w:val="00C779FA"/>
    <w:rsid w:val="00C903B4"/>
    <w:rsid w:val="00CA20A7"/>
    <w:rsid w:val="00CC216B"/>
    <w:rsid w:val="00CC2D45"/>
    <w:rsid w:val="00CD1D01"/>
    <w:rsid w:val="00CE11E7"/>
    <w:rsid w:val="00CE6E6F"/>
    <w:rsid w:val="00D94131"/>
    <w:rsid w:val="00D94A26"/>
    <w:rsid w:val="00DE524A"/>
    <w:rsid w:val="00E04656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010C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98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48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174</Words>
  <Characters>992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2015-08-23T18:31:00Z</dcterms:created>
  <dcterms:modified xsi:type="dcterms:W3CDTF">2016-08-27T20:03:00Z</dcterms:modified>
</cp:coreProperties>
</file>